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0A580" w14:textId="77777777" w:rsidR="00135F13" w:rsidRDefault="00135F13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7594D465" w14:textId="2179DBAB" w:rsidR="001F5C6C" w:rsidRDefault="00A55FFB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167FA5">
        <w:rPr>
          <w:rFonts w:cs="Arial"/>
        </w:rPr>
        <w:t>03/2026</w:t>
      </w:r>
    </w:p>
    <w:p w14:paraId="58152902" w14:textId="601DA3D0" w:rsidR="003804FF" w:rsidRDefault="001F5C6C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167FA5">
        <w:rPr>
          <w:rFonts w:cs="Arial"/>
        </w:rPr>
        <w:t>6-106</w:t>
      </w:r>
    </w:p>
    <w:p w14:paraId="4852E636" w14:textId="77777777" w:rsidR="00135F13" w:rsidRDefault="00135F13" w:rsidP="00135F13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28F4FEA8" w14:textId="6D2560A9" w:rsidR="001F0BA2" w:rsidRDefault="001F0BA2" w:rsidP="00135F13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56171CC" w14:textId="77777777" w:rsidR="00135F13" w:rsidRPr="004D3CE1" w:rsidRDefault="00135F13" w:rsidP="00135F13">
      <w:pPr>
        <w:spacing w:before="120" w:line="276" w:lineRule="auto"/>
        <w:jc w:val="center"/>
        <w:rPr>
          <w:rFonts w:cs="Arial"/>
          <w:b/>
        </w:rPr>
      </w:pPr>
    </w:p>
    <w:p w14:paraId="622E9CD7" w14:textId="1815ED0D" w:rsidR="4C8277C6" w:rsidRDefault="4C8277C6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A9241A5" w:rsidR="001F0BA2" w:rsidRPr="001F0BA2" w:rsidRDefault="001F0BA2" w:rsidP="00135F13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0B279139" w14:textId="5D084268" w:rsidR="00D57EE7" w:rsidRDefault="001F0BA2" w:rsidP="00135F13">
      <w:pPr>
        <w:spacing w:line="276" w:lineRule="auto"/>
        <w:jc w:val="both"/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7F9E0023" w14:textId="77777777" w:rsidR="002006CC" w:rsidRDefault="002006CC" w:rsidP="00135F13">
      <w:pPr>
        <w:spacing w:line="276" w:lineRule="auto"/>
        <w:jc w:val="both"/>
        <w:rPr>
          <w:rFonts w:cs="Arial"/>
        </w:rPr>
      </w:pPr>
    </w:p>
    <w:p w14:paraId="5322D52F" w14:textId="796EB3A4" w:rsidR="002006CC" w:rsidRPr="009D445E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9D445E">
        <w:rPr>
          <w:rFonts w:ascii="Arial" w:hAnsi="Arial" w:cs="Arial"/>
          <w:b/>
        </w:rPr>
        <w:t>azlog za izključitev iz 5k člena uredbe sveta (EU) 2022/576</w:t>
      </w:r>
      <w:r>
        <w:rPr>
          <w:rFonts w:ascii="Arial" w:hAnsi="Arial" w:cs="Arial"/>
          <w:b/>
        </w:rPr>
        <w:t>:</w:t>
      </w:r>
    </w:p>
    <w:p w14:paraId="7A59538C" w14:textId="77777777" w:rsidR="002006CC" w:rsidRPr="002A5137" w:rsidRDefault="002006CC" w:rsidP="00135F13">
      <w:pPr>
        <w:pStyle w:val="Odstavekseznama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4FE71C24" w14:textId="77777777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02F7BB3" w14:textId="77777777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8A96E12" w14:textId="77777777" w:rsidR="002006CC" w:rsidRPr="002A5137" w:rsidRDefault="002006CC" w:rsidP="00135F13">
      <w:pPr>
        <w:pStyle w:val="Odstavekseznama"/>
        <w:numPr>
          <w:ilvl w:val="0"/>
          <w:numId w:val="15"/>
        </w:numPr>
        <w:tabs>
          <w:tab w:val="left" w:pos="142"/>
        </w:tabs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6F0A60B" w14:textId="77777777" w:rsidR="002006CC" w:rsidRDefault="002006CC" w:rsidP="00135F13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91ED75B" w14:textId="77777777" w:rsidR="002006CC" w:rsidRDefault="002006CC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4F386BFD" w14:textId="26EEA3B3" w:rsidR="002006CC" w:rsidRPr="00397945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Bonitetna ocena:</w:t>
      </w:r>
    </w:p>
    <w:p w14:paraId="4293B003" w14:textId="6C0F1EDC" w:rsidR="002006CC" w:rsidRPr="00241951" w:rsidRDefault="002006CC" w:rsidP="00135F13">
      <w:pPr>
        <w:spacing w:line="276" w:lineRule="auto"/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 xml:space="preserve">: </w:t>
      </w:r>
      <w:r w:rsidR="000802A5" w:rsidRPr="00241951">
        <w:rPr>
          <w:rFonts w:cs="Arial"/>
        </w:rPr>
        <w:t>D&amp;B B</w:t>
      </w:r>
      <w:r w:rsidR="000802A5">
        <w:rPr>
          <w:rFonts w:cs="Arial"/>
        </w:rPr>
        <w:t xml:space="preserve">, </w:t>
      </w:r>
      <w:r w:rsidRPr="00241951">
        <w:rPr>
          <w:rFonts w:cs="Arial"/>
        </w:rPr>
        <w:t xml:space="preserve">AJPES </w:t>
      </w:r>
      <w:r w:rsidR="000802A5" w:rsidRPr="00241951">
        <w:rPr>
          <w:rFonts w:cs="Arial"/>
        </w:rPr>
        <w:t>SB</w:t>
      </w:r>
      <w:r w:rsidR="000802A5">
        <w:rPr>
          <w:rFonts w:cs="Arial"/>
        </w:rPr>
        <w:t xml:space="preserve">5 </w:t>
      </w:r>
      <w:r>
        <w:rPr>
          <w:rFonts w:cs="Arial"/>
        </w:rPr>
        <w:t>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Moody's</w:t>
      </w:r>
      <w:proofErr w:type="spellEnd"/>
      <w:r w:rsidRPr="00241951">
        <w:rPr>
          <w:rFonts w:cs="Arial"/>
        </w:rPr>
        <w:t xml:space="preserve">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Fitch</w:t>
      </w:r>
      <w:proofErr w:type="spellEnd"/>
      <w:r w:rsidRPr="00241951">
        <w:rPr>
          <w:rFonts w:cs="Arial"/>
        </w:rPr>
        <w:t xml:space="preserve"> BB, skladno</w:t>
      </w:r>
      <w:r w:rsidR="002C23C8">
        <w:rPr>
          <w:rFonts w:cs="Arial"/>
        </w:rPr>
        <w:t xml:space="preserve"> z</w:t>
      </w:r>
      <w:r w:rsidRPr="00241951">
        <w:rPr>
          <w:rFonts w:cs="Arial"/>
        </w:rPr>
        <w:t xml:space="preserve"> </w:t>
      </w:r>
      <w:r w:rsidR="002C23C8" w:rsidRPr="00241951">
        <w:rPr>
          <w:rFonts w:cs="Arial"/>
        </w:rPr>
        <w:t>obrazc</w:t>
      </w:r>
      <w:r w:rsidR="002C23C8">
        <w:rPr>
          <w:rFonts w:cs="Arial"/>
        </w:rPr>
        <w:t>em</w:t>
      </w:r>
      <w:r w:rsidR="002C23C8" w:rsidRPr="00241951">
        <w:rPr>
          <w:rFonts w:cs="Arial"/>
        </w:rPr>
        <w:t xml:space="preserve"> </w:t>
      </w:r>
      <w:r w:rsidRPr="00241951">
        <w:rPr>
          <w:rFonts w:cs="Arial"/>
        </w:rPr>
        <w:t xml:space="preserve">OBR – 2.06 (Pogoji za ugotavljanje sposobnosti in usposobljenosti ponudnika). </w:t>
      </w:r>
    </w:p>
    <w:p w14:paraId="36D43A88" w14:textId="77777777" w:rsidR="002006CC" w:rsidRDefault="002006CC" w:rsidP="00135F13">
      <w:pPr>
        <w:tabs>
          <w:tab w:val="left" w:pos="1083"/>
        </w:tabs>
        <w:spacing w:line="276" w:lineRule="auto"/>
        <w:rPr>
          <w:rFonts w:cs="Arial"/>
        </w:rPr>
      </w:pPr>
    </w:p>
    <w:p w14:paraId="06D64C46" w14:textId="2C0ACD17" w:rsidR="002006CC" w:rsidRPr="004B72D1" w:rsidRDefault="002006CC" w:rsidP="00135F13">
      <w:pPr>
        <w:pStyle w:val="Odstavekseznama"/>
        <w:numPr>
          <w:ilvl w:val="0"/>
          <w:numId w:val="14"/>
        </w:numPr>
        <w:ind w:left="357"/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E</w:t>
      </w:r>
      <w:r w:rsidRPr="004B72D1">
        <w:rPr>
          <w:rFonts w:ascii="Arial" w:hAnsi="Arial" w:cs="Arial"/>
          <w:b/>
        </w:rPr>
        <w:t>konomski in finančni položaj</w:t>
      </w:r>
      <w:r>
        <w:rPr>
          <w:rFonts w:ascii="Arial" w:hAnsi="Arial" w:cs="Arial"/>
          <w:b/>
        </w:rPr>
        <w:t>:</w:t>
      </w:r>
    </w:p>
    <w:p w14:paraId="6638DD3D" w14:textId="77777777" w:rsidR="002006CC" w:rsidRPr="000B03E0" w:rsidRDefault="002006CC" w:rsidP="00135F13">
      <w:pPr>
        <w:pStyle w:val="Odstavekseznama"/>
        <w:widowControl w:val="0"/>
        <w:ind w:left="357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0"/>
    <w:p w14:paraId="2E8C55C3" w14:textId="77777777" w:rsidR="002006CC" w:rsidRDefault="002006CC" w:rsidP="00135F13">
      <w:pPr>
        <w:spacing w:line="276" w:lineRule="auto"/>
        <w:jc w:val="both"/>
        <w:rPr>
          <w:rFonts w:cs="Arial"/>
        </w:rPr>
      </w:pPr>
    </w:p>
    <w:p w14:paraId="58C2E332" w14:textId="2B6261E3" w:rsidR="002006CC" w:rsidRPr="00EA1633" w:rsidRDefault="002006CC" w:rsidP="00135F1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- drugo</w:t>
      </w:r>
      <w:r w:rsidRPr="00EA1633">
        <w:rPr>
          <w:rFonts w:ascii="Arial" w:hAnsi="Arial" w:cs="Arial"/>
          <w:b/>
        </w:rPr>
        <w:t>:</w:t>
      </w:r>
    </w:p>
    <w:p w14:paraId="0237CB02" w14:textId="77777777" w:rsidR="002E0EB5" w:rsidRDefault="002006CC" w:rsidP="00135F13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1CB4AFCC" w14:textId="77777777" w:rsidR="002E0EB5" w:rsidRDefault="002E0EB5" w:rsidP="00135F13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283CA591" w14:textId="6B739CFB" w:rsidR="00A7320A" w:rsidRDefault="002006CC" w:rsidP="00135F13">
      <w:pPr>
        <w:spacing w:line="276" w:lineRule="auto"/>
        <w:ind w:left="426"/>
        <w:rPr>
          <w:rFonts w:cs="Arial"/>
        </w:rPr>
      </w:pPr>
      <w:r w:rsidRPr="00EA1633">
        <w:rPr>
          <w:rFonts w:cs="Arial"/>
        </w:rPr>
        <w:lastRenderedPageBreak/>
        <w:t>Izjavljamo tudi, da nismo uvrščeni v evidenco poslovnih subjektov iz 35. člena Zakona o integriteti in</w:t>
      </w:r>
      <w:r w:rsidR="002E0EB5">
        <w:rPr>
          <w:rFonts w:cs="Arial"/>
        </w:rPr>
        <w:t xml:space="preserve"> </w:t>
      </w:r>
      <w:r w:rsidRPr="00EA1633">
        <w:rPr>
          <w:rFonts w:cs="Arial"/>
        </w:rPr>
        <w:t>preprečevanju korupcije (Uradni list RS, št. 69/11-UPB2 in 158/20) in mu ni na podlagi tega člena prepovedano poslovanje z naročnikom.</w:t>
      </w:r>
    </w:p>
    <w:p w14:paraId="07FAF766" w14:textId="77777777" w:rsidR="00D57EE7" w:rsidRDefault="00D57EE7" w:rsidP="00135F13">
      <w:pPr>
        <w:spacing w:line="276" w:lineRule="auto"/>
        <w:jc w:val="both"/>
        <w:rPr>
          <w:rFonts w:cs="Arial"/>
        </w:rPr>
      </w:pPr>
    </w:p>
    <w:p w14:paraId="79280CB9" w14:textId="77777777" w:rsidR="004D3CE1" w:rsidRDefault="004D3CE1" w:rsidP="00135F13">
      <w:pPr>
        <w:spacing w:line="276" w:lineRule="auto"/>
        <w:jc w:val="both"/>
        <w:rPr>
          <w:rFonts w:cs="Arial"/>
        </w:rPr>
      </w:pPr>
    </w:p>
    <w:p w14:paraId="41F1C6AB" w14:textId="20406B3A" w:rsidR="00D57EE7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bookmarkStart w:id="1" w:name="_GoBack"/>
      <w:bookmarkEnd w:id="1"/>
      <w:r>
        <w:rPr>
          <w:rFonts w:cs="Arial"/>
        </w:rPr>
        <w:tab/>
      </w:r>
      <w:r w:rsidR="004D3CE1"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BD746BB" w14:textId="489EC037" w:rsidR="00200087" w:rsidRPr="004D3CE1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497E4A88" w14:textId="77777777" w:rsidR="00200087" w:rsidRDefault="00200087" w:rsidP="00135F13">
      <w:pPr>
        <w:spacing w:line="276" w:lineRule="auto"/>
        <w:jc w:val="both"/>
        <w:rPr>
          <w:rFonts w:cs="Arial"/>
          <w:i/>
        </w:rPr>
      </w:pPr>
    </w:p>
    <w:p w14:paraId="1B3426BE" w14:textId="7539D41F" w:rsidR="001F0BA2" w:rsidRPr="001F0BA2" w:rsidRDefault="00D57EE7" w:rsidP="00135F13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75DF7" w14:textId="77777777" w:rsidR="000C5A72" w:rsidRDefault="000C5A72">
      <w:r>
        <w:separator/>
      </w:r>
    </w:p>
  </w:endnote>
  <w:endnote w:type="continuationSeparator" w:id="0">
    <w:p w14:paraId="07A18B77" w14:textId="77777777" w:rsidR="000C5A72" w:rsidRDefault="000C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F6432" w14:textId="77777777" w:rsidR="000C5A72" w:rsidRDefault="000C5A72">
      <w:r>
        <w:separator/>
      </w:r>
    </w:p>
  </w:footnote>
  <w:footnote w:type="continuationSeparator" w:id="0">
    <w:p w14:paraId="0C3D4982" w14:textId="77777777" w:rsidR="000C5A72" w:rsidRDefault="000C5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4B96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2A5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C5A72"/>
    <w:rsid w:val="000D76C2"/>
    <w:rsid w:val="000E1875"/>
    <w:rsid w:val="000E41E1"/>
    <w:rsid w:val="000E7050"/>
    <w:rsid w:val="00101B68"/>
    <w:rsid w:val="00114401"/>
    <w:rsid w:val="0012533E"/>
    <w:rsid w:val="001264DE"/>
    <w:rsid w:val="001314C1"/>
    <w:rsid w:val="001352C1"/>
    <w:rsid w:val="00135F13"/>
    <w:rsid w:val="0014021F"/>
    <w:rsid w:val="00144B8D"/>
    <w:rsid w:val="0016490E"/>
    <w:rsid w:val="00166414"/>
    <w:rsid w:val="00167FA5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06CC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C23C8"/>
    <w:rsid w:val="002D6A3C"/>
    <w:rsid w:val="002E0EB5"/>
    <w:rsid w:val="002E1329"/>
    <w:rsid w:val="002E167B"/>
    <w:rsid w:val="002E2FD3"/>
    <w:rsid w:val="002E6B63"/>
    <w:rsid w:val="002F0041"/>
    <w:rsid w:val="002F68A9"/>
    <w:rsid w:val="00301033"/>
    <w:rsid w:val="003120E7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D3610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3A1A"/>
    <w:rsid w:val="0047643E"/>
    <w:rsid w:val="004801D0"/>
    <w:rsid w:val="00486F2A"/>
    <w:rsid w:val="004A0508"/>
    <w:rsid w:val="004A3F78"/>
    <w:rsid w:val="004A7B11"/>
    <w:rsid w:val="004B065E"/>
    <w:rsid w:val="004B39D7"/>
    <w:rsid w:val="004C05E8"/>
    <w:rsid w:val="004D3CE1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7730E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4C9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0DB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0A9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C409B-A6EE-4A8A-83A9-9C8924FDA9BC}"/>
</file>

<file path=customXml/itemProps4.xml><?xml version="1.0" encoding="utf-8"?>
<ds:datastoreItem xmlns:ds="http://schemas.openxmlformats.org/officeDocument/2006/customXml" ds:itemID="{166B544D-5A23-4168-A149-8C730029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15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25</cp:revision>
  <cp:lastPrinted>2023-06-15T10:20:00Z</cp:lastPrinted>
  <dcterms:created xsi:type="dcterms:W3CDTF">2023-05-09T13:19:00Z</dcterms:created>
  <dcterms:modified xsi:type="dcterms:W3CDTF">2026-04-13T10:48:00Z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